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E0B" w:rsidRPr="00DE5D2C" w:rsidRDefault="00642E0B" w:rsidP="009357BA">
      <w:pPr>
        <w:jc w:val="center"/>
        <w:rPr>
          <w:sz w:val="28"/>
          <w:szCs w:val="28"/>
        </w:rPr>
      </w:pPr>
    </w:p>
    <w:p w:rsidR="00642E0B" w:rsidRDefault="00642E0B" w:rsidP="009357BA">
      <w:pPr>
        <w:jc w:val="center"/>
        <w:rPr>
          <w:sz w:val="28"/>
          <w:szCs w:val="28"/>
        </w:rPr>
      </w:pPr>
      <w:r w:rsidRPr="00DE5D2C">
        <w:rPr>
          <w:sz w:val="28"/>
          <w:szCs w:val="28"/>
        </w:rPr>
        <w:t xml:space="preserve">СОВЕТ ДЕПУТАТОВ </w:t>
      </w:r>
    </w:p>
    <w:p w:rsidR="00642E0B" w:rsidRPr="00DE5D2C" w:rsidRDefault="00642E0B" w:rsidP="009357BA">
      <w:pPr>
        <w:jc w:val="center"/>
        <w:rPr>
          <w:sz w:val="28"/>
          <w:szCs w:val="28"/>
        </w:rPr>
      </w:pPr>
      <w:r>
        <w:rPr>
          <w:sz w:val="28"/>
          <w:szCs w:val="28"/>
        </w:rPr>
        <w:t>ВЕРХ-МИЛЬТЮШИНСКОГО</w:t>
      </w:r>
      <w:r w:rsidRPr="00DE5D2C">
        <w:rPr>
          <w:sz w:val="28"/>
          <w:szCs w:val="28"/>
        </w:rPr>
        <w:t xml:space="preserve"> СЕЛЬСОВЕТА</w:t>
      </w:r>
    </w:p>
    <w:p w:rsidR="00642E0B" w:rsidRPr="00DE5D2C" w:rsidRDefault="00642E0B" w:rsidP="009357BA">
      <w:pPr>
        <w:jc w:val="center"/>
        <w:rPr>
          <w:sz w:val="28"/>
          <w:szCs w:val="28"/>
        </w:rPr>
      </w:pPr>
      <w:r w:rsidRPr="00DE5D2C">
        <w:rPr>
          <w:sz w:val="28"/>
          <w:szCs w:val="28"/>
        </w:rPr>
        <w:t>ЧЕРЕПАНОВСКОГО РАЙОНА</w:t>
      </w:r>
      <w:r w:rsidRPr="00DE5D2C">
        <w:rPr>
          <w:sz w:val="28"/>
          <w:szCs w:val="28"/>
        </w:rPr>
        <w:br/>
        <w:t xml:space="preserve"> НОВОСИБИРСКОЙ ОБЛАСТИ</w:t>
      </w:r>
    </w:p>
    <w:p w:rsidR="00642E0B" w:rsidRPr="00DE5D2C" w:rsidRDefault="00642E0B" w:rsidP="009357BA">
      <w:pPr>
        <w:jc w:val="center"/>
        <w:rPr>
          <w:sz w:val="28"/>
          <w:szCs w:val="28"/>
        </w:rPr>
      </w:pPr>
      <w:r w:rsidRPr="00DE5D2C">
        <w:rPr>
          <w:sz w:val="28"/>
          <w:szCs w:val="28"/>
        </w:rPr>
        <w:t>ПЯТОГО СОЗЫВА</w:t>
      </w:r>
    </w:p>
    <w:p w:rsidR="00642E0B" w:rsidRDefault="00642E0B" w:rsidP="009357BA">
      <w:pPr>
        <w:jc w:val="center"/>
        <w:rPr>
          <w:b/>
          <w:bCs/>
          <w:sz w:val="28"/>
          <w:szCs w:val="28"/>
        </w:rPr>
      </w:pPr>
    </w:p>
    <w:p w:rsidR="00642E0B" w:rsidRPr="00DE5D2C" w:rsidRDefault="00642E0B" w:rsidP="009357BA">
      <w:pPr>
        <w:jc w:val="center"/>
        <w:rPr>
          <w:sz w:val="22"/>
          <w:szCs w:val="22"/>
        </w:rPr>
      </w:pPr>
    </w:p>
    <w:p w:rsidR="00642E0B" w:rsidRPr="00DE5D2C" w:rsidRDefault="00642E0B" w:rsidP="009357BA">
      <w:pPr>
        <w:jc w:val="center"/>
        <w:rPr>
          <w:sz w:val="32"/>
          <w:szCs w:val="32"/>
        </w:rPr>
      </w:pPr>
      <w:r w:rsidRPr="00DE5D2C">
        <w:rPr>
          <w:sz w:val="32"/>
          <w:szCs w:val="32"/>
        </w:rPr>
        <w:t xml:space="preserve">Р Е Ш Е Н И Е   </w:t>
      </w:r>
    </w:p>
    <w:p w:rsidR="00642E0B" w:rsidRDefault="00642E0B" w:rsidP="00DE5D2C">
      <w:pPr>
        <w:jc w:val="center"/>
        <w:rPr>
          <w:sz w:val="28"/>
          <w:szCs w:val="28"/>
        </w:rPr>
      </w:pPr>
      <w:r>
        <w:rPr>
          <w:sz w:val="28"/>
          <w:szCs w:val="28"/>
        </w:rPr>
        <w:t>( тридцатой сессии</w:t>
      </w:r>
      <w:r w:rsidRPr="00DE5D2C">
        <w:rPr>
          <w:sz w:val="28"/>
          <w:szCs w:val="28"/>
        </w:rPr>
        <w:t>)</w:t>
      </w:r>
    </w:p>
    <w:p w:rsidR="00642E0B" w:rsidRDefault="00642E0B" w:rsidP="00F43DD0">
      <w:pPr>
        <w:jc w:val="center"/>
        <w:rPr>
          <w:sz w:val="28"/>
          <w:szCs w:val="28"/>
        </w:rPr>
      </w:pPr>
    </w:p>
    <w:p w:rsidR="00642E0B" w:rsidRDefault="00642E0B" w:rsidP="00F43DD0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28.01.2019                             с. Верх-Мильтюши                                №2</w:t>
      </w:r>
    </w:p>
    <w:p w:rsidR="00642E0B" w:rsidRDefault="00642E0B" w:rsidP="00F43DD0">
      <w:pPr>
        <w:rPr>
          <w:sz w:val="28"/>
          <w:szCs w:val="28"/>
        </w:rPr>
      </w:pPr>
    </w:p>
    <w:p w:rsidR="00642E0B" w:rsidRPr="00DE5D2C" w:rsidRDefault="00642E0B" w:rsidP="009357BA">
      <w:pPr>
        <w:ind w:left="360"/>
        <w:jc w:val="center"/>
        <w:rPr>
          <w:sz w:val="28"/>
          <w:szCs w:val="28"/>
        </w:rPr>
      </w:pPr>
      <w:r w:rsidRPr="00DE5D2C">
        <w:rPr>
          <w:sz w:val="28"/>
          <w:szCs w:val="28"/>
        </w:rPr>
        <w:t>О Плане работы Совета депутатов</w:t>
      </w:r>
      <w:r>
        <w:rPr>
          <w:sz w:val="28"/>
          <w:szCs w:val="28"/>
        </w:rPr>
        <w:t xml:space="preserve"> Верх-Мильтюшинского сельсовета  на 2019</w:t>
      </w:r>
      <w:r w:rsidRPr="00DE5D2C">
        <w:rPr>
          <w:sz w:val="28"/>
          <w:szCs w:val="28"/>
        </w:rPr>
        <w:t xml:space="preserve"> год</w:t>
      </w:r>
    </w:p>
    <w:p w:rsidR="00642E0B" w:rsidRDefault="00642E0B" w:rsidP="00DE5D2C">
      <w:pPr>
        <w:rPr>
          <w:b/>
          <w:bCs/>
          <w:sz w:val="28"/>
          <w:szCs w:val="28"/>
        </w:rPr>
      </w:pPr>
    </w:p>
    <w:p w:rsidR="00642E0B" w:rsidRDefault="00642E0B" w:rsidP="009357BA">
      <w:pPr>
        <w:ind w:left="360"/>
        <w:jc w:val="center"/>
        <w:rPr>
          <w:b/>
          <w:bCs/>
          <w:sz w:val="28"/>
          <w:szCs w:val="28"/>
        </w:rPr>
      </w:pPr>
    </w:p>
    <w:p w:rsidR="00642E0B" w:rsidRPr="003E2290" w:rsidRDefault="00642E0B" w:rsidP="002C39B2">
      <w:pPr>
        <w:tabs>
          <w:tab w:val="left" w:pos="10440"/>
        </w:tabs>
        <w:jc w:val="both"/>
        <w:rPr>
          <w:sz w:val="28"/>
          <w:szCs w:val="28"/>
        </w:rPr>
      </w:pPr>
      <w:r w:rsidRPr="003E2290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В соответствии с   Федеральным законом  от 06 октября 2003 г. №131-ФЗ «Об общих принципах организации местного самоуправления в  Российской Федерации»  и  Уставом Верх-Мильтюшинского сельсовета Черепановского района Новосибирской области, Совет депутатов Верх-Мильтюшинского сельсовета   Черепановского района Новосибирской области  </w:t>
      </w:r>
    </w:p>
    <w:p w:rsidR="00642E0B" w:rsidRDefault="00642E0B" w:rsidP="002C39B2">
      <w:pPr>
        <w:tabs>
          <w:tab w:val="left" w:pos="10260"/>
        </w:tabs>
        <w:ind w:right="360"/>
        <w:jc w:val="both"/>
        <w:rPr>
          <w:sz w:val="28"/>
          <w:szCs w:val="28"/>
        </w:rPr>
      </w:pPr>
      <w:r w:rsidRPr="003E2290">
        <w:rPr>
          <w:sz w:val="28"/>
          <w:szCs w:val="28"/>
        </w:rPr>
        <w:t>РЕШИЛ:</w:t>
      </w:r>
    </w:p>
    <w:p w:rsidR="00642E0B" w:rsidRDefault="00642E0B" w:rsidP="002C39B2">
      <w:pPr>
        <w:tabs>
          <w:tab w:val="left" w:pos="1026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Утвердить план работы Совета депутатов Верх-Мильтюшинского сельсовета Черепановского района Новосибирской области в сфере правотворческой деятельности на 2019 год согласно приложению.</w:t>
      </w:r>
    </w:p>
    <w:p w:rsidR="00642E0B" w:rsidRDefault="00642E0B" w:rsidP="009357BA">
      <w:pPr>
        <w:jc w:val="center"/>
        <w:rPr>
          <w:sz w:val="28"/>
          <w:szCs w:val="28"/>
        </w:rPr>
      </w:pPr>
    </w:p>
    <w:p w:rsidR="00642E0B" w:rsidRDefault="00642E0B" w:rsidP="0015538D">
      <w:pPr>
        <w:rPr>
          <w:sz w:val="28"/>
          <w:szCs w:val="28"/>
        </w:rPr>
      </w:pPr>
      <w:r w:rsidRPr="00E504D6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Верх-Мильтюшинского </w:t>
      </w:r>
      <w:r w:rsidRPr="00E504D6">
        <w:rPr>
          <w:sz w:val="28"/>
          <w:szCs w:val="28"/>
        </w:rPr>
        <w:t xml:space="preserve">сельсовета </w:t>
      </w:r>
    </w:p>
    <w:p w:rsidR="00642E0B" w:rsidRPr="00925DED" w:rsidRDefault="00642E0B" w:rsidP="0015538D">
      <w:pPr>
        <w:rPr>
          <w:sz w:val="28"/>
          <w:szCs w:val="28"/>
        </w:rPr>
      </w:pPr>
      <w:r>
        <w:rPr>
          <w:sz w:val="28"/>
          <w:szCs w:val="28"/>
        </w:rPr>
        <w:t xml:space="preserve"> Черепановского района Новосибирской области</w:t>
      </w:r>
      <w:r w:rsidRPr="00E504D6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Ф.Л.Лукьянюк</w:t>
      </w:r>
      <w:r w:rsidRPr="00E504D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</w:t>
      </w:r>
      <w:r w:rsidRPr="00E504D6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</w:t>
      </w:r>
    </w:p>
    <w:p w:rsidR="00642E0B" w:rsidRDefault="00642E0B" w:rsidP="0015538D"/>
    <w:p w:rsidR="00642E0B" w:rsidRDefault="00642E0B" w:rsidP="0015538D"/>
    <w:p w:rsidR="00642E0B" w:rsidRDefault="00642E0B" w:rsidP="0015538D"/>
    <w:p w:rsidR="00642E0B" w:rsidRDefault="00642E0B" w:rsidP="0015538D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 w:rsidR="00642E0B" w:rsidRDefault="00642E0B" w:rsidP="0015538D">
      <w:pPr>
        <w:rPr>
          <w:sz w:val="28"/>
          <w:szCs w:val="28"/>
        </w:rPr>
      </w:pPr>
      <w:r>
        <w:rPr>
          <w:sz w:val="28"/>
          <w:szCs w:val="28"/>
        </w:rPr>
        <w:t xml:space="preserve">депутатов Верх-Мильтюшинского </w:t>
      </w:r>
      <w:r w:rsidRPr="00E504D6">
        <w:rPr>
          <w:sz w:val="28"/>
          <w:szCs w:val="28"/>
        </w:rPr>
        <w:t xml:space="preserve">сельсовета </w:t>
      </w:r>
    </w:p>
    <w:p w:rsidR="00642E0B" w:rsidRPr="00925DED" w:rsidRDefault="00642E0B" w:rsidP="0015538D">
      <w:pPr>
        <w:rPr>
          <w:sz w:val="28"/>
          <w:szCs w:val="28"/>
        </w:rPr>
      </w:pPr>
      <w:r>
        <w:rPr>
          <w:sz w:val="28"/>
          <w:szCs w:val="28"/>
        </w:rPr>
        <w:t>Черепановского района Новосибирской области</w:t>
      </w:r>
      <w:r w:rsidRPr="00E504D6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</w:t>
      </w:r>
      <w:r w:rsidRPr="00E504D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С.А.Капицкая</w:t>
      </w:r>
      <w:r w:rsidRPr="00E504D6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</w:t>
      </w:r>
    </w:p>
    <w:p w:rsidR="00642E0B" w:rsidRDefault="00642E0B" w:rsidP="00D81F35">
      <w:pPr>
        <w:rPr>
          <w:sz w:val="28"/>
          <w:szCs w:val="28"/>
        </w:rPr>
      </w:pPr>
    </w:p>
    <w:p w:rsidR="00642E0B" w:rsidRDefault="00642E0B" w:rsidP="009357BA">
      <w:pPr>
        <w:ind w:firstLine="708"/>
        <w:rPr>
          <w:sz w:val="28"/>
          <w:szCs w:val="28"/>
        </w:rPr>
      </w:pPr>
    </w:p>
    <w:p w:rsidR="00642E0B" w:rsidRDefault="00642E0B" w:rsidP="009357BA">
      <w:pPr>
        <w:ind w:firstLine="708"/>
        <w:rPr>
          <w:sz w:val="28"/>
          <w:szCs w:val="28"/>
        </w:rPr>
      </w:pPr>
    </w:p>
    <w:p w:rsidR="00642E0B" w:rsidRDefault="00642E0B" w:rsidP="009357BA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   </w:t>
      </w:r>
    </w:p>
    <w:p w:rsidR="00642E0B" w:rsidRDefault="00642E0B" w:rsidP="009357BA"/>
    <w:p w:rsidR="00642E0B" w:rsidRDefault="00642E0B" w:rsidP="009357BA">
      <w:pPr>
        <w:ind w:left="360"/>
        <w:jc w:val="center"/>
        <w:rPr>
          <w:b/>
          <w:bCs/>
          <w:sz w:val="28"/>
          <w:szCs w:val="28"/>
        </w:rPr>
      </w:pPr>
    </w:p>
    <w:p w:rsidR="00642E0B" w:rsidRDefault="00642E0B" w:rsidP="009357BA">
      <w:pPr>
        <w:ind w:left="360"/>
        <w:jc w:val="center"/>
        <w:rPr>
          <w:b/>
          <w:bCs/>
          <w:sz w:val="28"/>
          <w:szCs w:val="28"/>
        </w:rPr>
      </w:pPr>
    </w:p>
    <w:p w:rsidR="00642E0B" w:rsidRDefault="00642E0B" w:rsidP="009357BA">
      <w:pPr>
        <w:ind w:left="360"/>
        <w:jc w:val="center"/>
        <w:rPr>
          <w:b/>
          <w:bCs/>
          <w:sz w:val="28"/>
          <w:szCs w:val="28"/>
        </w:rPr>
      </w:pPr>
    </w:p>
    <w:p w:rsidR="00642E0B" w:rsidRDefault="00642E0B" w:rsidP="009357BA">
      <w:pPr>
        <w:ind w:left="360"/>
        <w:jc w:val="center"/>
        <w:rPr>
          <w:b/>
          <w:bCs/>
          <w:sz w:val="28"/>
          <w:szCs w:val="28"/>
        </w:rPr>
      </w:pPr>
    </w:p>
    <w:p w:rsidR="00642E0B" w:rsidRDefault="00642E0B" w:rsidP="009357BA">
      <w:pPr>
        <w:ind w:left="360"/>
        <w:jc w:val="center"/>
        <w:rPr>
          <w:b/>
          <w:bCs/>
          <w:sz w:val="28"/>
          <w:szCs w:val="28"/>
        </w:rPr>
      </w:pPr>
    </w:p>
    <w:p w:rsidR="00642E0B" w:rsidRDefault="00642E0B" w:rsidP="009357BA">
      <w:pPr>
        <w:ind w:left="360"/>
        <w:jc w:val="center"/>
        <w:rPr>
          <w:b/>
          <w:bCs/>
          <w:sz w:val="28"/>
          <w:szCs w:val="28"/>
        </w:rPr>
      </w:pPr>
    </w:p>
    <w:p w:rsidR="00642E0B" w:rsidRDefault="00642E0B" w:rsidP="009357BA">
      <w:pPr>
        <w:ind w:left="360"/>
        <w:jc w:val="center"/>
        <w:rPr>
          <w:b/>
          <w:bCs/>
          <w:sz w:val="28"/>
          <w:szCs w:val="28"/>
        </w:rPr>
      </w:pPr>
    </w:p>
    <w:p w:rsidR="00642E0B" w:rsidRPr="00B00C39" w:rsidRDefault="00642E0B" w:rsidP="002C39B2">
      <w:pPr>
        <w:tabs>
          <w:tab w:val="left" w:pos="10260"/>
        </w:tabs>
        <w:ind w:left="3828"/>
        <w:jc w:val="right"/>
        <w:rPr>
          <w:sz w:val="28"/>
          <w:szCs w:val="28"/>
        </w:rPr>
      </w:pPr>
      <w:r w:rsidRPr="00B00C39">
        <w:rPr>
          <w:sz w:val="28"/>
          <w:szCs w:val="28"/>
        </w:rPr>
        <w:t>Приложение</w:t>
      </w:r>
    </w:p>
    <w:p w:rsidR="00642E0B" w:rsidRPr="00B00C39" w:rsidRDefault="00642E0B" w:rsidP="002C39B2">
      <w:pPr>
        <w:ind w:left="3828"/>
        <w:jc w:val="both"/>
        <w:rPr>
          <w:sz w:val="28"/>
          <w:szCs w:val="28"/>
        </w:rPr>
      </w:pPr>
      <w:r w:rsidRPr="00B00C39"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t>30</w:t>
      </w:r>
      <w:r w:rsidRPr="00B00C39">
        <w:rPr>
          <w:sz w:val="28"/>
          <w:szCs w:val="28"/>
        </w:rPr>
        <w:t xml:space="preserve"> сессии Совета депутатов                                                                 </w:t>
      </w:r>
      <w:r>
        <w:rPr>
          <w:sz w:val="28"/>
          <w:szCs w:val="28"/>
        </w:rPr>
        <w:t xml:space="preserve">                              Верх-Мильтюшинского</w:t>
      </w:r>
      <w:r w:rsidRPr="00B00C39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Черепановского района Новосибирской области </w:t>
      </w:r>
      <w:r w:rsidRPr="00B00C39">
        <w:rPr>
          <w:sz w:val="28"/>
          <w:szCs w:val="28"/>
        </w:rPr>
        <w:t xml:space="preserve">от  </w:t>
      </w:r>
      <w:r>
        <w:rPr>
          <w:sz w:val="28"/>
          <w:szCs w:val="28"/>
        </w:rPr>
        <w:t>28.01</w:t>
      </w:r>
      <w:r w:rsidRPr="00B00C39">
        <w:rPr>
          <w:sz w:val="28"/>
          <w:szCs w:val="28"/>
        </w:rPr>
        <w:t>.201</w:t>
      </w:r>
      <w:r>
        <w:rPr>
          <w:sz w:val="28"/>
          <w:szCs w:val="28"/>
        </w:rPr>
        <w:t>9 № 1</w:t>
      </w:r>
      <w:r w:rsidRPr="00B00C39">
        <w:rPr>
          <w:sz w:val="28"/>
          <w:szCs w:val="28"/>
        </w:rPr>
        <w:t xml:space="preserve">                                                                                         </w:t>
      </w:r>
    </w:p>
    <w:p w:rsidR="00642E0B" w:rsidRDefault="00642E0B" w:rsidP="002C39B2">
      <w:pPr>
        <w:tabs>
          <w:tab w:val="left" w:pos="10260"/>
        </w:tabs>
        <w:ind w:firstLine="720"/>
        <w:jc w:val="right"/>
        <w:rPr>
          <w:sz w:val="28"/>
          <w:szCs w:val="28"/>
        </w:rPr>
      </w:pPr>
    </w:p>
    <w:p w:rsidR="00642E0B" w:rsidRDefault="00642E0B" w:rsidP="002C39B2">
      <w:pPr>
        <w:tabs>
          <w:tab w:val="left" w:pos="10260"/>
        </w:tabs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П Л А Н</w:t>
      </w:r>
    </w:p>
    <w:p w:rsidR="00642E0B" w:rsidRDefault="00642E0B" w:rsidP="002C39B2">
      <w:pPr>
        <w:tabs>
          <w:tab w:val="left" w:pos="10260"/>
        </w:tabs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работы Совета депутатов  Верх-Мильтюшинского сельсовета Черепановского района Новосибирской области в сфере правотворческой деятельности на 2019 год</w:t>
      </w:r>
    </w:p>
    <w:tbl>
      <w:tblPr>
        <w:tblW w:w="0" w:type="auto"/>
        <w:tblInd w:w="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62"/>
        <w:gridCol w:w="6992"/>
        <w:gridCol w:w="1633"/>
      </w:tblGrid>
      <w:tr w:rsidR="00642E0B" w:rsidRPr="008D3973" w:rsidTr="000D127F">
        <w:tc>
          <w:tcPr>
            <w:tcW w:w="675" w:type="dxa"/>
          </w:tcPr>
          <w:p w:rsidR="00642E0B" w:rsidRPr="008D3973" w:rsidRDefault="00642E0B" w:rsidP="000D127F">
            <w:pPr>
              <w:tabs>
                <w:tab w:val="left" w:pos="10260"/>
              </w:tabs>
              <w:jc w:val="center"/>
              <w:rPr>
                <w:sz w:val="28"/>
                <w:szCs w:val="28"/>
              </w:rPr>
            </w:pPr>
            <w:r w:rsidRPr="008D3973">
              <w:rPr>
                <w:sz w:val="28"/>
                <w:szCs w:val="28"/>
              </w:rPr>
              <w:t>№ п/п</w:t>
            </w:r>
          </w:p>
        </w:tc>
        <w:tc>
          <w:tcPr>
            <w:tcW w:w="7796" w:type="dxa"/>
          </w:tcPr>
          <w:p w:rsidR="00642E0B" w:rsidRPr="008D3973" w:rsidRDefault="00642E0B" w:rsidP="000D127F">
            <w:pPr>
              <w:tabs>
                <w:tab w:val="left" w:pos="10260"/>
              </w:tabs>
              <w:jc w:val="center"/>
              <w:rPr>
                <w:sz w:val="28"/>
                <w:szCs w:val="28"/>
              </w:rPr>
            </w:pPr>
            <w:r w:rsidRPr="008D3973">
              <w:rPr>
                <w:sz w:val="28"/>
                <w:szCs w:val="28"/>
              </w:rPr>
              <w:t>Вопросы</w:t>
            </w:r>
          </w:p>
        </w:tc>
        <w:tc>
          <w:tcPr>
            <w:tcW w:w="1721" w:type="dxa"/>
          </w:tcPr>
          <w:p w:rsidR="00642E0B" w:rsidRPr="008D3973" w:rsidRDefault="00642E0B" w:rsidP="000D127F">
            <w:pPr>
              <w:tabs>
                <w:tab w:val="left" w:pos="10260"/>
              </w:tabs>
              <w:jc w:val="center"/>
              <w:rPr>
                <w:sz w:val="28"/>
                <w:szCs w:val="28"/>
              </w:rPr>
            </w:pPr>
            <w:r w:rsidRPr="008D3973">
              <w:rPr>
                <w:sz w:val="28"/>
                <w:szCs w:val="28"/>
              </w:rPr>
              <w:t>Сроки</w:t>
            </w:r>
          </w:p>
        </w:tc>
      </w:tr>
      <w:tr w:rsidR="00642E0B" w:rsidRPr="008D3973" w:rsidTr="000D127F">
        <w:trPr>
          <w:trHeight w:val="2527"/>
        </w:trPr>
        <w:tc>
          <w:tcPr>
            <w:tcW w:w="675" w:type="dxa"/>
          </w:tcPr>
          <w:p w:rsidR="00642E0B" w:rsidRPr="008D3973" w:rsidRDefault="00642E0B" w:rsidP="000D127F">
            <w:pPr>
              <w:tabs>
                <w:tab w:val="left" w:pos="10260"/>
              </w:tabs>
              <w:jc w:val="both"/>
              <w:rPr>
                <w:sz w:val="28"/>
                <w:szCs w:val="28"/>
              </w:rPr>
            </w:pPr>
            <w:r w:rsidRPr="008D3973">
              <w:rPr>
                <w:sz w:val="28"/>
                <w:szCs w:val="28"/>
              </w:rPr>
              <w:t>1.</w:t>
            </w:r>
          </w:p>
          <w:p w:rsidR="00642E0B" w:rsidRPr="008D3973" w:rsidRDefault="00642E0B" w:rsidP="000D127F">
            <w:pPr>
              <w:tabs>
                <w:tab w:val="left" w:pos="10260"/>
              </w:tabs>
              <w:jc w:val="both"/>
              <w:rPr>
                <w:sz w:val="28"/>
                <w:szCs w:val="28"/>
              </w:rPr>
            </w:pPr>
          </w:p>
          <w:p w:rsidR="00642E0B" w:rsidRDefault="00642E0B" w:rsidP="000D127F">
            <w:pPr>
              <w:tabs>
                <w:tab w:val="left" w:pos="10260"/>
              </w:tabs>
              <w:jc w:val="both"/>
              <w:rPr>
                <w:sz w:val="28"/>
                <w:szCs w:val="28"/>
              </w:rPr>
            </w:pPr>
            <w:r w:rsidRPr="008D3973">
              <w:rPr>
                <w:sz w:val="28"/>
                <w:szCs w:val="28"/>
              </w:rPr>
              <w:t>2.</w:t>
            </w:r>
          </w:p>
          <w:p w:rsidR="00642E0B" w:rsidRDefault="00642E0B" w:rsidP="000D127F">
            <w:pPr>
              <w:tabs>
                <w:tab w:val="left" w:pos="102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  <w:p w:rsidR="00642E0B" w:rsidRDefault="00642E0B" w:rsidP="000D127F">
            <w:pPr>
              <w:tabs>
                <w:tab w:val="left" w:pos="102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  <w:p w:rsidR="00642E0B" w:rsidRDefault="00642E0B" w:rsidP="000D127F">
            <w:pPr>
              <w:tabs>
                <w:tab w:val="left" w:pos="10260"/>
              </w:tabs>
              <w:jc w:val="both"/>
              <w:rPr>
                <w:sz w:val="28"/>
                <w:szCs w:val="28"/>
              </w:rPr>
            </w:pPr>
          </w:p>
          <w:p w:rsidR="00642E0B" w:rsidRDefault="00642E0B" w:rsidP="000D127F">
            <w:pPr>
              <w:tabs>
                <w:tab w:val="left" w:pos="102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  <w:p w:rsidR="00642E0B" w:rsidRDefault="00642E0B" w:rsidP="000D127F">
            <w:pPr>
              <w:tabs>
                <w:tab w:val="left" w:pos="10260"/>
              </w:tabs>
              <w:jc w:val="both"/>
              <w:rPr>
                <w:sz w:val="28"/>
                <w:szCs w:val="28"/>
              </w:rPr>
            </w:pPr>
          </w:p>
          <w:p w:rsidR="00642E0B" w:rsidRDefault="00642E0B" w:rsidP="000D127F">
            <w:pPr>
              <w:tabs>
                <w:tab w:val="left" w:pos="10260"/>
              </w:tabs>
              <w:jc w:val="both"/>
              <w:rPr>
                <w:sz w:val="28"/>
                <w:szCs w:val="28"/>
              </w:rPr>
            </w:pPr>
          </w:p>
          <w:p w:rsidR="00642E0B" w:rsidRDefault="00642E0B" w:rsidP="000D127F">
            <w:pPr>
              <w:tabs>
                <w:tab w:val="left" w:pos="10260"/>
              </w:tabs>
              <w:jc w:val="both"/>
              <w:rPr>
                <w:sz w:val="28"/>
                <w:szCs w:val="28"/>
              </w:rPr>
            </w:pPr>
          </w:p>
          <w:p w:rsidR="00642E0B" w:rsidRDefault="00642E0B" w:rsidP="000D127F">
            <w:pPr>
              <w:tabs>
                <w:tab w:val="left" w:pos="10260"/>
              </w:tabs>
              <w:jc w:val="both"/>
              <w:rPr>
                <w:sz w:val="28"/>
                <w:szCs w:val="28"/>
              </w:rPr>
            </w:pPr>
          </w:p>
          <w:p w:rsidR="00642E0B" w:rsidRDefault="00642E0B" w:rsidP="000D127F">
            <w:pPr>
              <w:tabs>
                <w:tab w:val="left" w:pos="10260"/>
              </w:tabs>
              <w:jc w:val="both"/>
              <w:rPr>
                <w:sz w:val="28"/>
                <w:szCs w:val="28"/>
              </w:rPr>
            </w:pPr>
          </w:p>
          <w:p w:rsidR="00642E0B" w:rsidRDefault="00642E0B" w:rsidP="000D127F">
            <w:pPr>
              <w:tabs>
                <w:tab w:val="left" w:pos="102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  <w:p w:rsidR="00642E0B" w:rsidRDefault="00642E0B" w:rsidP="000D127F">
            <w:pPr>
              <w:tabs>
                <w:tab w:val="left" w:pos="102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  <w:p w:rsidR="00642E0B" w:rsidRDefault="00642E0B" w:rsidP="000D127F">
            <w:pPr>
              <w:tabs>
                <w:tab w:val="left" w:pos="10260"/>
              </w:tabs>
              <w:jc w:val="both"/>
              <w:rPr>
                <w:sz w:val="28"/>
                <w:szCs w:val="28"/>
              </w:rPr>
            </w:pPr>
          </w:p>
          <w:p w:rsidR="00642E0B" w:rsidRPr="003F639C" w:rsidRDefault="00642E0B" w:rsidP="000D127F">
            <w:pPr>
              <w:rPr>
                <w:sz w:val="28"/>
                <w:szCs w:val="28"/>
              </w:rPr>
            </w:pPr>
          </w:p>
          <w:p w:rsidR="00642E0B" w:rsidRPr="003F639C" w:rsidRDefault="00642E0B" w:rsidP="000D127F">
            <w:pPr>
              <w:rPr>
                <w:sz w:val="28"/>
                <w:szCs w:val="28"/>
              </w:rPr>
            </w:pPr>
          </w:p>
          <w:p w:rsidR="00642E0B" w:rsidRDefault="00642E0B" w:rsidP="000D127F">
            <w:pPr>
              <w:rPr>
                <w:sz w:val="28"/>
                <w:szCs w:val="28"/>
              </w:rPr>
            </w:pPr>
          </w:p>
          <w:p w:rsidR="00642E0B" w:rsidRPr="003F639C" w:rsidRDefault="00642E0B" w:rsidP="000D12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7796" w:type="dxa"/>
          </w:tcPr>
          <w:p w:rsidR="00642E0B" w:rsidRDefault="00642E0B" w:rsidP="000D12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работе Главы Верх-Мильтюшинского сельсовета Черепановского района Новосибирской области за 2018 год.</w:t>
            </w:r>
          </w:p>
          <w:p w:rsidR="00642E0B" w:rsidRDefault="00642E0B" w:rsidP="000D12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Итоги работы Молодежного Совета в 2018 году.</w:t>
            </w:r>
          </w:p>
          <w:p w:rsidR="00642E0B" w:rsidRDefault="00642E0B" w:rsidP="000D12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 о работе административной комиссии за 2018 год.</w:t>
            </w:r>
          </w:p>
          <w:p w:rsidR="00642E0B" w:rsidRDefault="00642E0B" w:rsidP="000D12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работе учреждений культуры на территории МО Верх-Мильтюшинского сельсовета.</w:t>
            </w:r>
          </w:p>
          <w:p w:rsidR="00642E0B" w:rsidRDefault="00642E0B" w:rsidP="000D127F">
            <w:pPr>
              <w:ind w:left="34" w:righ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и дополнений в Решение 29 сессии Совета депутатов Верх-Мильтюшинского сельсовета Черепановского района Новосибирской области от 26.12.2018 «</w:t>
            </w:r>
            <w:r w:rsidRPr="001E7E0C">
              <w:rPr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>бюджете Верх-Мильтюшинского</w:t>
            </w:r>
            <w:r w:rsidRPr="001E7E0C">
              <w:rPr>
                <w:sz w:val="28"/>
                <w:szCs w:val="28"/>
              </w:rPr>
              <w:t xml:space="preserve"> сельсовета </w:t>
            </w:r>
            <w:r>
              <w:rPr>
                <w:sz w:val="28"/>
                <w:szCs w:val="28"/>
              </w:rPr>
              <w:t xml:space="preserve">Черепановского района Новосибирской области </w:t>
            </w:r>
            <w:r w:rsidRPr="001E7E0C">
              <w:rPr>
                <w:sz w:val="28"/>
                <w:szCs w:val="28"/>
              </w:rPr>
              <w:t xml:space="preserve">на </w:t>
            </w:r>
            <w:r>
              <w:rPr>
                <w:sz w:val="28"/>
                <w:szCs w:val="28"/>
              </w:rPr>
              <w:t xml:space="preserve"> </w:t>
            </w:r>
            <w:r w:rsidRPr="001E7E0C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19 </w:t>
            </w:r>
            <w:r w:rsidRPr="001E7E0C">
              <w:rPr>
                <w:sz w:val="28"/>
                <w:szCs w:val="28"/>
              </w:rPr>
              <w:t>год</w:t>
            </w:r>
            <w:r>
              <w:rPr>
                <w:sz w:val="28"/>
                <w:szCs w:val="28"/>
              </w:rPr>
              <w:t xml:space="preserve"> и плановый период 2020-2021 годов».</w:t>
            </w:r>
          </w:p>
          <w:p w:rsidR="00642E0B" w:rsidRDefault="00642E0B" w:rsidP="000D127F">
            <w:pPr>
              <w:ind w:left="34" w:righ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Правила благоустройства.</w:t>
            </w:r>
          </w:p>
          <w:p w:rsidR="00642E0B" w:rsidRPr="002477AB" w:rsidRDefault="00642E0B" w:rsidP="000D127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 утверждении Положения о ежемесячной доплате к страховой пенсии по старости (инвалидности) лицам, замещавшим муниципальные должности Верх-Мильтюшинского сельсовета Черепановского района Новосибирской области на постоянной основе.</w:t>
            </w:r>
          </w:p>
          <w:p w:rsidR="00642E0B" w:rsidRPr="008D3973" w:rsidRDefault="00642E0B" w:rsidP="000D127F">
            <w:pPr>
              <w:ind w:left="34" w:righ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санитарном состоянии сел на территории муниципального образования  Верх-Мильтюшинского сельсовета.</w:t>
            </w:r>
          </w:p>
        </w:tc>
        <w:tc>
          <w:tcPr>
            <w:tcW w:w="1721" w:type="dxa"/>
          </w:tcPr>
          <w:p w:rsidR="00642E0B" w:rsidRPr="008D3973" w:rsidRDefault="00642E0B" w:rsidP="000D127F">
            <w:pPr>
              <w:tabs>
                <w:tab w:val="left" w:pos="10260"/>
              </w:tabs>
              <w:jc w:val="both"/>
              <w:rPr>
                <w:sz w:val="28"/>
                <w:szCs w:val="28"/>
              </w:rPr>
            </w:pPr>
            <w:r w:rsidRPr="008D3973">
              <w:rPr>
                <w:sz w:val="28"/>
                <w:szCs w:val="28"/>
              </w:rPr>
              <w:t>1 квартал</w:t>
            </w:r>
          </w:p>
        </w:tc>
      </w:tr>
      <w:tr w:rsidR="00642E0B" w:rsidRPr="008D3973" w:rsidTr="000D127F">
        <w:tc>
          <w:tcPr>
            <w:tcW w:w="675" w:type="dxa"/>
          </w:tcPr>
          <w:p w:rsidR="00642E0B" w:rsidRDefault="00642E0B" w:rsidP="000D127F">
            <w:pPr>
              <w:tabs>
                <w:tab w:val="left" w:pos="102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8D3973">
              <w:rPr>
                <w:sz w:val="28"/>
                <w:szCs w:val="28"/>
              </w:rPr>
              <w:t>.</w:t>
            </w:r>
          </w:p>
          <w:p w:rsidR="00642E0B" w:rsidRDefault="00642E0B" w:rsidP="000D127F">
            <w:pPr>
              <w:tabs>
                <w:tab w:val="left" w:pos="10260"/>
              </w:tabs>
              <w:jc w:val="both"/>
              <w:rPr>
                <w:sz w:val="28"/>
                <w:szCs w:val="28"/>
              </w:rPr>
            </w:pPr>
          </w:p>
          <w:p w:rsidR="00642E0B" w:rsidRDefault="00642E0B" w:rsidP="000D127F">
            <w:pPr>
              <w:tabs>
                <w:tab w:val="left" w:pos="102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  <w:p w:rsidR="00642E0B" w:rsidRDefault="00642E0B" w:rsidP="000D127F">
            <w:pPr>
              <w:tabs>
                <w:tab w:val="left" w:pos="10260"/>
              </w:tabs>
              <w:jc w:val="both"/>
              <w:rPr>
                <w:sz w:val="28"/>
                <w:szCs w:val="28"/>
              </w:rPr>
            </w:pPr>
          </w:p>
          <w:p w:rsidR="00642E0B" w:rsidRDefault="00642E0B" w:rsidP="000D127F">
            <w:pPr>
              <w:tabs>
                <w:tab w:val="left" w:pos="10260"/>
              </w:tabs>
              <w:jc w:val="both"/>
              <w:rPr>
                <w:sz w:val="28"/>
                <w:szCs w:val="28"/>
              </w:rPr>
            </w:pPr>
          </w:p>
          <w:p w:rsidR="00642E0B" w:rsidRDefault="00642E0B" w:rsidP="000D127F">
            <w:pPr>
              <w:tabs>
                <w:tab w:val="left" w:pos="10260"/>
              </w:tabs>
              <w:jc w:val="both"/>
              <w:rPr>
                <w:sz w:val="28"/>
                <w:szCs w:val="28"/>
              </w:rPr>
            </w:pPr>
          </w:p>
          <w:p w:rsidR="00642E0B" w:rsidRDefault="00642E0B" w:rsidP="000D127F">
            <w:pPr>
              <w:tabs>
                <w:tab w:val="left" w:pos="10260"/>
              </w:tabs>
              <w:jc w:val="both"/>
              <w:rPr>
                <w:sz w:val="28"/>
                <w:szCs w:val="28"/>
              </w:rPr>
            </w:pPr>
          </w:p>
          <w:p w:rsidR="00642E0B" w:rsidRDefault="00642E0B" w:rsidP="000D127F">
            <w:pPr>
              <w:tabs>
                <w:tab w:val="left" w:pos="10260"/>
              </w:tabs>
              <w:jc w:val="both"/>
              <w:rPr>
                <w:sz w:val="28"/>
                <w:szCs w:val="28"/>
              </w:rPr>
            </w:pPr>
          </w:p>
          <w:p w:rsidR="00642E0B" w:rsidRPr="003548E6" w:rsidRDefault="00642E0B" w:rsidP="000D127F">
            <w:pPr>
              <w:tabs>
                <w:tab w:val="left" w:pos="102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7796" w:type="dxa"/>
          </w:tcPr>
          <w:p w:rsidR="00642E0B" w:rsidRPr="008D3973" w:rsidRDefault="00642E0B" w:rsidP="000D127F">
            <w:pPr>
              <w:jc w:val="both"/>
              <w:rPr>
                <w:sz w:val="28"/>
                <w:szCs w:val="28"/>
              </w:rPr>
            </w:pPr>
            <w:r w:rsidRPr="008D3973">
              <w:rPr>
                <w:sz w:val="28"/>
                <w:szCs w:val="28"/>
              </w:rPr>
              <w:t>Об исполне</w:t>
            </w:r>
            <w:r>
              <w:rPr>
                <w:sz w:val="28"/>
                <w:szCs w:val="28"/>
              </w:rPr>
              <w:t>нии бюджета Верх-Мильтюшинского</w:t>
            </w:r>
            <w:r w:rsidRPr="008D3973">
              <w:rPr>
                <w:sz w:val="28"/>
                <w:szCs w:val="28"/>
              </w:rPr>
              <w:t xml:space="preserve"> сельсовета Черепановского района Новосибирской области за 20</w:t>
            </w:r>
            <w:r>
              <w:rPr>
                <w:sz w:val="28"/>
                <w:szCs w:val="28"/>
              </w:rPr>
              <w:t>18</w:t>
            </w:r>
            <w:r w:rsidRPr="008D3973">
              <w:rPr>
                <w:sz w:val="28"/>
                <w:szCs w:val="28"/>
              </w:rPr>
              <w:t xml:space="preserve"> год.</w:t>
            </w:r>
          </w:p>
          <w:p w:rsidR="00642E0B" w:rsidRDefault="00642E0B" w:rsidP="000D127F">
            <w:pPr>
              <w:ind w:left="34" w:righ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и дополнений в Решение 29 сессии Совета депутатов Верх-Мильтюшинского сельсовета Черепановского района Новосибирской области от 26.12.2018 «</w:t>
            </w:r>
            <w:r w:rsidRPr="001E7E0C">
              <w:rPr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>бюджете Верх-Мильтюшинского</w:t>
            </w:r>
            <w:r w:rsidRPr="001E7E0C">
              <w:rPr>
                <w:sz w:val="28"/>
                <w:szCs w:val="28"/>
              </w:rPr>
              <w:t xml:space="preserve"> сельсовета </w:t>
            </w:r>
            <w:r>
              <w:rPr>
                <w:sz w:val="28"/>
                <w:szCs w:val="28"/>
              </w:rPr>
              <w:t xml:space="preserve">Черепановского района Новосибирской области </w:t>
            </w:r>
            <w:r w:rsidRPr="001E7E0C">
              <w:rPr>
                <w:sz w:val="28"/>
                <w:szCs w:val="28"/>
              </w:rPr>
              <w:t xml:space="preserve">на </w:t>
            </w:r>
            <w:r>
              <w:rPr>
                <w:sz w:val="28"/>
                <w:szCs w:val="28"/>
              </w:rPr>
              <w:t xml:space="preserve"> </w:t>
            </w:r>
            <w:r w:rsidRPr="001E7E0C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19 </w:t>
            </w:r>
            <w:r w:rsidRPr="001E7E0C">
              <w:rPr>
                <w:sz w:val="28"/>
                <w:szCs w:val="28"/>
              </w:rPr>
              <w:t>год</w:t>
            </w:r>
            <w:r>
              <w:rPr>
                <w:sz w:val="28"/>
                <w:szCs w:val="28"/>
              </w:rPr>
              <w:t xml:space="preserve"> и плановый период 2020-2021 годов».</w:t>
            </w:r>
          </w:p>
          <w:p w:rsidR="00642E0B" w:rsidRPr="008D3973" w:rsidRDefault="00642E0B" w:rsidP="000D12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работе Молодежного Совета за 1 квартал 2019 года.</w:t>
            </w:r>
          </w:p>
        </w:tc>
        <w:tc>
          <w:tcPr>
            <w:tcW w:w="1721" w:type="dxa"/>
          </w:tcPr>
          <w:p w:rsidR="00642E0B" w:rsidRPr="008D3973" w:rsidRDefault="00642E0B" w:rsidP="000D127F">
            <w:pPr>
              <w:tabs>
                <w:tab w:val="left" w:pos="10260"/>
              </w:tabs>
              <w:jc w:val="both"/>
              <w:rPr>
                <w:sz w:val="28"/>
                <w:szCs w:val="28"/>
              </w:rPr>
            </w:pPr>
            <w:r w:rsidRPr="008D3973">
              <w:rPr>
                <w:sz w:val="28"/>
                <w:szCs w:val="28"/>
              </w:rPr>
              <w:t>2 квартал</w:t>
            </w:r>
          </w:p>
        </w:tc>
      </w:tr>
      <w:tr w:rsidR="00642E0B" w:rsidRPr="008D3973" w:rsidTr="000D127F">
        <w:tc>
          <w:tcPr>
            <w:tcW w:w="675" w:type="dxa"/>
          </w:tcPr>
          <w:p w:rsidR="00642E0B" w:rsidRPr="008D3973" w:rsidRDefault="00642E0B" w:rsidP="000D127F">
            <w:pPr>
              <w:tabs>
                <w:tab w:val="left" w:pos="102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Pr="008D3973">
              <w:rPr>
                <w:sz w:val="28"/>
                <w:szCs w:val="28"/>
              </w:rPr>
              <w:t>.</w:t>
            </w:r>
          </w:p>
          <w:p w:rsidR="00642E0B" w:rsidRDefault="00642E0B" w:rsidP="000D127F">
            <w:pPr>
              <w:tabs>
                <w:tab w:val="left" w:pos="10260"/>
              </w:tabs>
              <w:jc w:val="both"/>
              <w:rPr>
                <w:sz w:val="28"/>
                <w:szCs w:val="28"/>
              </w:rPr>
            </w:pPr>
          </w:p>
          <w:p w:rsidR="00642E0B" w:rsidRPr="008D3973" w:rsidRDefault="00642E0B" w:rsidP="000D127F">
            <w:pPr>
              <w:tabs>
                <w:tab w:val="left" w:pos="10260"/>
              </w:tabs>
              <w:jc w:val="both"/>
              <w:rPr>
                <w:sz w:val="28"/>
                <w:szCs w:val="28"/>
              </w:rPr>
            </w:pPr>
          </w:p>
          <w:p w:rsidR="00642E0B" w:rsidRDefault="00642E0B" w:rsidP="000D127F">
            <w:pPr>
              <w:tabs>
                <w:tab w:val="left" w:pos="10260"/>
              </w:tabs>
              <w:jc w:val="both"/>
              <w:rPr>
                <w:sz w:val="28"/>
                <w:szCs w:val="28"/>
              </w:rPr>
            </w:pPr>
          </w:p>
          <w:p w:rsidR="00642E0B" w:rsidRDefault="00642E0B" w:rsidP="000D127F">
            <w:pPr>
              <w:tabs>
                <w:tab w:val="left" w:pos="10260"/>
              </w:tabs>
              <w:jc w:val="both"/>
              <w:rPr>
                <w:sz w:val="28"/>
                <w:szCs w:val="28"/>
              </w:rPr>
            </w:pPr>
          </w:p>
          <w:p w:rsidR="00642E0B" w:rsidRDefault="00642E0B" w:rsidP="000D127F">
            <w:pPr>
              <w:tabs>
                <w:tab w:val="left" w:pos="10260"/>
              </w:tabs>
              <w:jc w:val="both"/>
              <w:rPr>
                <w:sz w:val="28"/>
                <w:szCs w:val="28"/>
              </w:rPr>
            </w:pPr>
          </w:p>
          <w:p w:rsidR="00642E0B" w:rsidRDefault="00642E0B" w:rsidP="000D127F">
            <w:pPr>
              <w:tabs>
                <w:tab w:val="left" w:pos="102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Pr="008D3973">
              <w:rPr>
                <w:sz w:val="28"/>
                <w:szCs w:val="28"/>
              </w:rPr>
              <w:t>.</w:t>
            </w:r>
          </w:p>
          <w:p w:rsidR="00642E0B" w:rsidRDefault="00642E0B" w:rsidP="000D127F">
            <w:pPr>
              <w:tabs>
                <w:tab w:val="left" w:pos="102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  <w:p w:rsidR="00642E0B" w:rsidRPr="008D3973" w:rsidRDefault="00642E0B" w:rsidP="000D127F">
            <w:pPr>
              <w:tabs>
                <w:tab w:val="left" w:pos="1026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7796" w:type="dxa"/>
          </w:tcPr>
          <w:p w:rsidR="00642E0B" w:rsidRDefault="00642E0B" w:rsidP="000D127F">
            <w:pPr>
              <w:ind w:left="34" w:righ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и дополнений в Решение 26 сессии Верх-Мильтюшинского сельсовета Черепановского района Новосибирской области от 26.12.2018 «</w:t>
            </w:r>
            <w:r w:rsidRPr="001E7E0C">
              <w:rPr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>бюджете  Верх-Мильтюшинского</w:t>
            </w:r>
            <w:r w:rsidRPr="001E7E0C">
              <w:rPr>
                <w:sz w:val="28"/>
                <w:szCs w:val="28"/>
              </w:rPr>
              <w:t xml:space="preserve"> сельсовета </w:t>
            </w:r>
            <w:r>
              <w:rPr>
                <w:sz w:val="28"/>
                <w:szCs w:val="28"/>
              </w:rPr>
              <w:t xml:space="preserve">Черепановского района Новосибирской области </w:t>
            </w:r>
            <w:r w:rsidRPr="001E7E0C">
              <w:rPr>
                <w:sz w:val="28"/>
                <w:szCs w:val="28"/>
              </w:rPr>
              <w:t xml:space="preserve">на </w:t>
            </w:r>
            <w:r>
              <w:rPr>
                <w:sz w:val="28"/>
                <w:szCs w:val="28"/>
              </w:rPr>
              <w:t xml:space="preserve"> </w:t>
            </w:r>
            <w:r w:rsidRPr="001E7E0C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19 </w:t>
            </w:r>
            <w:r w:rsidRPr="001E7E0C">
              <w:rPr>
                <w:sz w:val="28"/>
                <w:szCs w:val="28"/>
              </w:rPr>
              <w:t>год</w:t>
            </w:r>
            <w:r>
              <w:rPr>
                <w:sz w:val="28"/>
                <w:szCs w:val="28"/>
              </w:rPr>
              <w:t xml:space="preserve"> и плановый период 2020-2021 годов».</w:t>
            </w:r>
          </w:p>
          <w:p w:rsidR="00642E0B" w:rsidRDefault="00642E0B" w:rsidP="000D12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работе Молодежного Совета за 1 полугодие 2019 года.</w:t>
            </w:r>
          </w:p>
          <w:p w:rsidR="00642E0B" w:rsidRPr="008D3973" w:rsidRDefault="00642E0B" w:rsidP="000D12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 о работе административной комиссии за 1 полугодие 2019 года.</w:t>
            </w:r>
          </w:p>
        </w:tc>
        <w:tc>
          <w:tcPr>
            <w:tcW w:w="1721" w:type="dxa"/>
          </w:tcPr>
          <w:p w:rsidR="00642E0B" w:rsidRPr="008D3973" w:rsidRDefault="00642E0B" w:rsidP="000D127F">
            <w:pPr>
              <w:tabs>
                <w:tab w:val="left" w:pos="10260"/>
              </w:tabs>
              <w:jc w:val="both"/>
              <w:rPr>
                <w:sz w:val="28"/>
                <w:szCs w:val="28"/>
              </w:rPr>
            </w:pPr>
            <w:r w:rsidRPr="008D3973">
              <w:rPr>
                <w:sz w:val="28"/>
                <w:szCs w:val="28"/>
              </w:rPr>
              <w:t>3 квартал</w:t>
            </w:r>
          </w:p>
        </w:tc>
      </w:tr>
      <w:tr w:rsidR="00642E0B" w:rsidRPr="008D3973" w:rsidTr="000D127F">
        <w:tc>
          <w:tcPr>
            <w:tcW w:w="675" w:type="dxa"/>
          </w:tcPr>
          <w:p w:rsidR="00642E0B" w:rsidRDefault="00642E0B" w:rsidP="000D127F">
            <w:pPr>
              <w:tabs>
                <w:tab w:val="left" w:pos="102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  <w:p w:rsidR="00642E0B" w:rsidRDefault="00642E0B" w:rsidP="000D127F">
            <w:pPr>
              <w:tabs>
                <w:tab w:val="left" w:pos="102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  <w:p w:rsidR="00642E0B" w:rsidRDefault="00642E0B" w:rsidP="000D127F">
            <w:pPr>
              <w:tabs>
                <w:tab w:val="left" w:pos="102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  <w:p w:rsidR="00642E0B" w:rsidRDefault="00642E0B" w:rsidP="000D127F">
            <w:pPr>
              <w:tabs>
                <w:tab w:val="left" w:pos="10260"/>
              </w:tabs>
              <w:jc w:val="both"/>
              <w:rPr>
                <w:sz w:val="28"/>
                <w:szCs w:val="28"/>
              </w:rPr>
            </w:pPr>
          </w:p>
          <w:p w:rsidR="00642E0B" w:rsidRDefault="00642E0B" w:rsidP="000D127F">
            <w:pPr>
              <w:tabs>
                <w:tab w:val="left" w:pos="102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  <w:p w:rsidR="00642E0B" w:rsidRDefault="00642E0B" w:rsidP="000D127F">
            <w:pPr>
              <w:tabs>
                <w:tab w:val="left" w:pos="10260"/>
              </w:tabs>
              <w:jc w:val="both"/>
              <w:rPr>
                <w:sz w:val="28"/>
                <w:szCs w:val="28"/>
              </w:rPr>
            </w:pPr>
          </w:p>
          <w:p w:rsidR="00642E0B" w:rsidRDefault="00642E0B" w:rsidP="000D127F">
            <w:pPr>
              <w:tabs>
                <w:tab w:val="left" w:pos="102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  <w:p w:rsidR="00642E0B" w:rsidRDefault="00642E0B" w:rsidP="000D127F">
            <w:pPr>
              <w:tabs>
                <w:tab w:val="left" w:pos="10260"/>
              </w:tabs>
              <w:jc w:val="both"/>
              <w:rPr>
                <w:sz w:val="28"/>
                <w:szCs w:val="28"/>
              </w:rPr>
            </w:pPr>
          </w:p>
          <w:p w:rsidR="00642E0B" w:rsidRDefault="00642E0B" w:rsidP="000D127F">
            <w:pPr>
              <w:tabs>
                <w:tab w:val="left" w:pos="10260"/>
              </w:tabs>
              <w:jc w:val="both"/>
              <w:rPr>
                <w:sz w:val="28"/>
                <w:szCs w:val="28"/>
              </w:rPr>
            </w:pPr>
          </w:p>
          <w:p w:rsidR="00642E0B" w:rsidRDefault="00642E0B" w:rsidP="000D127F">
            <w:pPr>
              <w:tabs>
                <w:tab w:val="left" w:pos="102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  <w:p w:rsidR="00642E0B" w:rsidRDefault="00642E0B" w:rsidP="000D127F">
            <w:pPr>
              <w:tabs>
                <w:tab w:val="left" w:pos="10260"/>
              </w:tabs>
              <w:jc w:val="both"/>
              <w:rPr>
                <w:sz w:val="28"/>
                <w:szCs w:val="28"/>
              </w:rPr>
            </w:pPr>
          </w:p>
          <w:p w:rsidR="00642E0B" w:rsidRDefault="00642E0B" w:rsidP="000D127F">
            <w:pPr>
              <w:tabs>
                <w:tab w:val="left" w:pos="102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</w:p>
          <w:p w:rsidR="00642E0B" w:rsidRDefault="00642E0B" w:rsidP="000D127F">
            <w:pPr>
              <w:tabs>
                <w:tab w:val="left" w:pos="1026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7796" w:type="dxa"/>
          </w:tcPr>
          <w:p w:rsidR="00642E0B" w:rsidRDefault="00642E0B" w:rsidP="000D12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работе Молодежного Совета за 9 месяцев 2019 года.</w:t>
            </w:r>
          </w:p>
          <w:p w:rsidR="00642E0B" w:rsidRPr="008D3973" w:rsidRDefault="00642E0B" w:rsidP="000D127F">
            <w:pPr>
              <w:jc w:val="both"/>
              <w:rPr>
                <w:sz w:val="28"/>
                <w:szCs w:val="28"/>
              </w:rPr>
            </w:pPr>
            <w:r w:rsidRPr="008D3973">
              <w:rPr>
                <w:sz w:val="28"/>
                <w:szCs w:val="28"/>
              </w:rPr>
              <w:t>О бюджет</w:t>
            </w:r>
            <w:r>
              <w:rPr>
                <w:sz w:val="28"/>
                <w:szCs w:val="28"/>
              </w:rPr>
              <w:t>е  Верх-Мильтюшинского</w:t>
            </w:r>
            <w:r w:rsidRPr="008D3973">
              <w:rPr>
                <w:sz w:val="28"/>
                <w:szCs w:val="28"/>
              </w:rPr>
              <w:t xml:space="preserve"> сельсовета Черепановского района Новосибирской области на  20</w:t>
            </w:r>
            <w:r>
              <w:rPr>
                <w:sz w:val="28"/>
                <w:szCs w:val="28"/>
              </w:rPr>
              <w:t>20</w:t>
            </w:r>
            <w:r w:rsidRPr="008D3973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плановый период 2021-2022 годов (проект)</w:t>
            </w:r>
            <w:r w:rsidRPr="008D3973">
              <w:rPr>
                <w:sz w:val="28"/>
                <w:szCs w:val="28"/>
              </w:rPr>
              <w:t>.</w:t>
            </w:r>
          </w:p>
          <w:p w:rsidR="00642E0B" w:rsidRDefault="00642E0B" w:rsidP="000D12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внесения изменений в устав Верх-Мильтюшинского сельсовета Черепановского района Новосибирской области.</w:t>
            </w:r>
          </w:p>
          <w:p w:rsidR="00642E0B" w:rsidRDefault="00642E0B" w:rsidP="000D127F">
            <w:pPr>
              <w:jc w:val="both"/>
              <w:rPr>
                <w:sz w:val="28"/>
                <w:szCs w:val="28"/>
              </w:rPr>
            </w:pPr>
            <w:r w:rsidRPr="008D3973">
              <w:rPr>
                <w:sz w:val="28"/>
                <w:szCs w:val="28"/>
              </w:rPr>
              <w:t>О бюджет</w:t>
            </w:r>
            <w:r>
              <w:rPr>
                <w:sz w:val="28"/>
                <w:szCs w:val="28"/>
              </w:rPr>
              <w:t>е  Верх-Мильтюшинского</w:t>
            </w:r>
            <w:r w:rsidRPr="008D3973">
              <w:rPr>
                <w:sz w:val="28"/>
                <w:szCs w:val="28"/>
              </w:rPr>
              <w:t xml:space="preserve"> сельсовета Черепановского района Новосибирской области на  20</w:t>
            </w:r>
            <w:r>
              <w:rPr>
                <w:sz w:val="28"/>
                <w:szCs w:val="28"/>
              </w:rPr>
              <w:t>20</w:t>
            </w:r>
            <w:r w:rsidRPr="008D3973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плановый период 2021-2022 годов </w:t>
            </w:r>
          </w:p>
          <w:p w:rsidR="00642E0B" w:rsidRDefault="00642E0B" w:rsidP="000D12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устав Верх-Мильтюшинского сельсовета Черепановского района Новосибирской области.</w:t>
            </w:r>
          </w:p>
          <w:p w:rsidR="00642E0B" w:rsidRPr="00BF2D8F" w:rsidRDefault="00642E0B" w:rsidP="000D127F">
            <w:pPr>
              <w:ind w:left="34" w:righ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работе общественных организаций (Женсовет, Совет ветеранов) на территории муниципального образования Верх-Мильтюшинского сельсовета Черепановского района Новосибирской области за 2019 год.</w:t>
            </w:r>
          </w:p>
        </w:tc>
        <w:tc>
          <w:tcPr>
            <w:tcW w:w="1721" w:type="dxa"/>
          </w:tcPr>
          <w:p w:rsidR="00642E0B" w:rsidRPr="008D3973" w:rsidRDefault="00642E0B" w:rsidP="000D127F">
            <w:pPr>
              <w:tabs>
                <w:tab w:val="left" w:pos="102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квартал</w:t>
            </w:r>
          </w:p>
        </w:tc>
      </w:tr>
    </w:tbl>
    <w:p w:rsidR="00642E0B" w:rsidRDefault="00642E0B" w:rsidP="009357BA">
      <w:pPr>
        <w:ind w:left="4320"/>
        <w:rPr>
          <w:sz w:val="28"/>
          <w:szCs w:val="28"/>
        </w:rPr>
      </w:pPr>
    </w:p>
    <w:p w:rsidR="00642E0B" w:rsidRDefault="00642E0B" w:rsidP="009357BA">
      <w:pPr>
        <w:rPr>
          <w:sz w:val="28"/>
          <w:szCs w:val="28"/>
        </w:rPr>
      </w:pPr>
      <w:bookmarkStart w:id="0" w:name="_GoBack"/>
      <w:bookmarkEnd w:id="0"/>
    </w:p>
    <w:p w:rsidR="00642E0B" w:rsidRPr="009357BA" w:rsidRDefault="00642E0B" w:rsidP="009357BA">
      <w:pPr>
        <w:rPr>
          <w:sz w:val="26"/>
          <w:szCs w:val="26"/>
        </w:rPr>
      </w:pPr>
    </w:p>
    <w:sectPr w:rsidR="00642E0B" w:rsidRPr="009357BA" w:rsidSect="00D621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3052F"/>
    <w:multiLevelType w:val="hybridMultilevel"/>
    <w:tmpl w:val="2C2A9208"/>
    <w:lvl w:ilvl="0" w:tplc="0D0A73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57BA"/>
    <w:rsid w:val="0005731C"/>
    <w:rsid w:val="000D127F"/>
    <w:rsid w:val="001152C7"/>
    <w:rsid w:val="0015538D"/>
    <w:rsid w:val="00191F6A"/>
    <w:rsid w:val="001A309D"/>
    <w:rsid w:val="001E7E0C"/>
    <w:rsid w:val="001F40CD"/>
    <w:rsid w:val="002477AB"/>
    <w:rsid w:val="002810EC"/>
    <w:rsid w:val="002C39B2"/>
    <w:rsid w:val="003548E6"/>
    <w:rsid w:val="003E2290"/>
    <w:rsid w:val="003F639C"/>
    <w:rsid w:val="00481EB3"/>
    <w:rsid w:val="00502873"/>
    <w:rsid w:val="00583265"/>
    <w:rsid w:val="00642E0B"/>
    <w:rsid w:val="00767174"/>
    <w:rsid w:val="008D3973"/>
    <w:rsid w:val="00925DED"/>
    <w:rsid w:val="009357BA"/>
    <w:rsid w:val="00946923"/>
    <w:rsid w:val="009C1336"/>
    <w:rsid w:val="00A80198"/>
    <w:rsid w:val="00B00C39"/>
    <w:rsid w:val="00BF2D8F"/>
    <w:rsid w:val="00CC27C7"/>
    <w:rsid w:val="00D621DF"/>
    <w:rsid w:val="00D81F35"/>
    <w:rsid w:val="00DB43E0"/>
    <w:rsid w:val="00DE5D2C"/>
    <w:rsid w:val="00E272B2"/>
    <w:rsid w:val="00E504D6"/>
    <w:rsid w:val="00F43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7BA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0287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1A30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A309D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4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100</TotalTime>
  <Pages>3</Pages>
  <Words>659</Words>
  <Characters>3760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Customer</cp:lastModifiedBy>
  <cp:revision>20</cp:revision>
  <cp:lastPrinted>2019-01-28T10:00:00Z</cp:lastPrinted>
  <dcterms:created xsi:type="dcterms:W3CDTF">2015-12-24T03:52:00Z</dcterms:created>
  <dcterms:modified xsi:type="dcterms:W3CDTF">2019-01-28T10:00:00Z</dcterms:modified>
</cp:coreProperties>
</file>