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7B" w:rsidRDefault="0058627B" w:rsidP="00F96681">
      <w:pPr>
        <w:pStyle w:val="Heading2"/>
        <w:tabs>
          <w:tab w:val="center" w:pos="4677"/>
          <w:tab w:val="left" w:pos="8239"/>
        </w:tabs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58627B" w:rsidRDefault="0058627B" w:rsidP="00F96681">
      <w:pPr>
        <w:pStyle w:val="Heading2"/>
        <w:jc w:val="center"/>
        <w:rPr>
          <w:b/>
          <w:bCs/>
        </w:rPr>
      </w:pPr>
      <w:r>
        <w:rPr>
          <w:b/>
          <w:bCs/>
        </w:rPr>
        <w:t>ВЕРХ-МИЛЬТЮШИНСКОГО СЕЛЬСОВЕТА</w:t>
      </w:r>
    </w:p>
    <w:p w:rsidR="0058627B" w:rsidRDefault="0058627B" w:rsidP="00F96681">
      <w:pPr>
        <w:pStyle w:val="Heading2"/>
        <w:jc w:val="center"/>
        <w:rPr>
          <w:b/>
          <w:bCs/>
        </w:rPr>
      </w:pPr>
      <w:r>
        <w:rPr>
          <w:b/>
          <w:bCs/>
        </w:rPr>
        <w:t>ЧЕРЕПАНОВСКОГО  РАЙОНА</w:t>
      </w:r>
    </w:p>
    <w:p w:rsidR="0058627B" w:rsidRDefault="0058627B" w:rsidP="00F96681">
      <w:pPr>
        <w:pStyle w:val="Heading2"/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58627B" w:rsidRDefault="0058627B" w:rsidP="00F966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(пятого созыва) </w:t>
      </w:r>
    </w:p>
    <w:p w:rsidR="0058627B" w:rsidRDefault="0058627B" w:rsidP="00F966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627B" w:rsidRDefault="0058627B" w:rsidP="00F966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8627B" w:rsidRDefault="0058627B" w:rsidP="00F966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(двадцать  четвертая сессии)  </w:t>
      </w:r>
    </w:p>
    <w:p w:rsidR="0058627B" w:rsidRDefault="0058627B" w:rsidP="00F966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627B" w:rsidRDefault="0058627B" w:rsidP="00F9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20.04.2018г.                    с.Верх-Мильтюши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</w:t>
      </w:r>
    </w:p>
    <w:p w:rsidR="0058627B" w:rsidRDefault="0058627B" w:rsidP="00F96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27B" w:rsidRDefault="0058627B" w:rsidP="008A333E">
      <w:pPr>
        <w:pStyle w:val="Title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17сессии Совета депутатов Верх-Мильтюшинского сельсовета Черепановского района Новосибирской области от 30.06</w:t>
      </w:r>
      <w:r>
        <w:rPr>
          <w:color w:val="000000"/>
          <w:sz w:val="28"/>
          <w:szCs w:val="28"/>
        </w:rPr>
        <w:t xml:space="preserve">.2017 № 4 </w:t>
      </w:r>
      <w:r>
        <w:rPr>
          <w:sz w:val="28"/>
          <w:szCs w:val="28"/>
        </w:rPr>
        <w:t>"Об утверждении Положения о бюджетном процессе в Верх-Мильтюшинском сельсовете Черепановского района Новосибирской области"</w:t>
      </w:r>
    </w:p>
    <w:p w:rsidR="0058627B" w:rsidRDefault="0058627B" w:rsidP="00F96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627B" w:rsidRDefault="0058627B" w:rsidP="00F96681">
      <w:pPr>
        <w:pStyle w:val="Titl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на основании протеста прокурора Черепановского района Новосибирской области от 31.01.2018 № 42д-2018, Совет депутатов Верх-Мильтюшинского сельсовета Черепановского района Новосибирской области </w:t>
      </w:r>
      <w:r w:rsidRPr="008A333E">
        <w:rPr>
          <w:sz w:val="28"/>
          <w:szCs w:val="28"/>
        </w:rPr>
        <w:t>РЕШИЛ:</w:t>
      </w:r>
    </w:p>
    <w:p w:rsidR="0058627B" w:rsidRDefault="0058627B" w:rsidP="00F96681">
      <w:pPr>
        <w:pStyle w:val="Titl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1.Внести в р</w:t>
      </w:r>
      <w:r>
        <w:rPr>
          <w:color w:val="000000"/>
          <w:sz w:val="28"/>
          <w:szCs w:val="28"/>
          <w:shd w:val="clear" w:color="auto" w:fill="FFFFFF"/>
        </w:rPr>
        <w:t xml:space="preserve">ешение 17 сессии </w:t>
      </w:r>
      <w:r>
        <w:rPr>
          <w:sz w:val="28"/>
          <w:szCs w:val="28"/>
        </w:rPr>
        <w:t>Совета депутатов Верх-Мильтюшинского сельсовета Черепановского района Новосибирской области от 30.06</w:t>
      </w:r>
      <w:r>
        <w:rPr>
          <w:color w:val="000000"/>
          <w:sz w:val="28"/>
          <w:szCs w:val="28"/>
        </w:rPr>
        <w:t xml:space="preserve">.2017 № 4 </w:t>
      </w:r>
      <w:r>
        <w:rPr>
          <w:sz w:val="28"/>
          <w:szCs w:val="28"/>
        </w:rPr>
        <w:t>"Об утверждении Положения о бюджетном процессе в Верх-Мильтюшинском сельсовете Черепановского района Новосибирской области", следующие изменения:</w:t>
      </w:r>
    </w:p>
    <w:p w:rsidR="0058627B" w:rsidRDefault="0058627B" w:rsidP="00F96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в абзаце 1 пункта 2 статьи 18 слова  "принятие бюджетных обязательств" заменить словами 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принятие и учет бюджетных и денежных обязательств</w:t>
      </w:r>
      <w:r>
        <w:rPr>
          <w:rFonts w:ascii="Times New Roman" w:hAnsi="Times New Roman" w:cs="Times New Roman"/>
          <w:color w:val="000000"/>
          <w:sz w:val="28"/>
          <w:szCs w:val="28"/>
        </w:rPr>
        <w:t>".</w:t>
      </w:r>
    </w:p>
    <w:p w:rsidR="0058627B" w:rsidRDefault="0058627B" w:rsidP="00F96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"Вестник" и на официальном сайте администрации Верх-Мильтюшинского сельсовета Черепановского района Новосибирской области.</w:t>
      </w:r>
    </w:p>
    <w:p w:rsidR="0058627B" w:rsidRDefault="0058627B" w:rsidP="00F966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8627B" w:rsidRDefault="0058627B" w:rsidP="00F96681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8627B" w:rsidRDefault="0058627B" w:rsidP="00F96681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Верх-Мильтюшинского сельсовета</w:t>
      </w:r>
    </w:p>
    <w:p w:rsidR="0058627B" w:rsidRDefault="0058627B" w:rsidP="00F96681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58627B" w:rsidRDefault="0058627B" w:rsidP="00F96681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С.А.Капицкая</w:t>
      </w:r>
    </w:p>
    <w:p w:rsidR="0058627B" w:rsidRDefault="0058627B" w:rsidP="00F966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8627B" w:rsidRDefault="0058627B" w:rsidP="00F96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Верх-Мильтюшинского сельсовета </w:t>
      </w:r>
    </w:p>
    <w:p w:rsidR="0058627B" w:rsidRDefault="0058627B" w:rsidP="00F96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58627B" w:rsidRDefault="0058627B" w:rsidP="00F96681">
      <w:pPr>
        <w:widowControl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Ф.Л.Лукьянюк </w:t>
      </w:r>
    </w:p>
    <w:p w:rsidR="0058627B" w:rsidRDefault="0058627B">
      <w:bookmarkStart w:id="0" w:name="_GoBack"/>
      <w:bookmarkEnd w:id="0"/>
    </w:p>
    <w:sectPr w:rsidR="0058627B" w:rsidSect="00243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681"/>
    <w:rsid w:val="00124362"/>
    <w:rsid w:val="001A0CC9"/>
    <w:rsid w:val="002431F8"/>
    <w:rsid w:val="0058627B"/>
    <w:rsid w:val="0079034C"/>
    <w:rsid w:val="008A333E"/>
    <w:rsid w:val="00A953A2"/>
    <w:rsid w:val="00F96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1F8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668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96681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F96681"/>
    <w:rPr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F96681"/>
    <w:pPr>
      <w:spacing w:after="0" w:line="240" w:lineRule="auto"/>
      <w:jc w:val="center"/>
    </w:pPr>
    <w:rPr>
      <w:rFonts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F9668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5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268</Words>
  <Characters>1533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LENA_</dc:creator>
  <cp:keywords/>
  <dc:description/>
  <cp:lastModifiedBy>Customer</cp:lastModifiedBy>
  <cp:revision>4</cp:revision>
  <cp:lastPrinted>2018-07-19T04:52:00Z</cp:lastPrinted>
  <dcterms:created xsi:type="dcterms:W3CDTF">2018-04-09T07:41:00Z</dcterms:created>
  <dcterms:modified xsi:type="dcterms:W3CDTF">2018-07-19T04:52:00Z</dcterms:modified>
</cp:coreProperties>
</file>